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9A5" w:rsidRDefault="003549A5" w:rsidP="003549A5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SCARBURGH</w:t>
      </w:r>
      <w:r>
        <w:rPr>
          <w:rStyle w:val="Hyperlink"/>
          <w:color w:val="auto"/>
          <w:u w:val="none"/>
        </w:rPr>
        <w:t xml:space="preserve">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3549A5" w:rsidRDefault="003549A5" w:rsidP="003549A5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Croydon. Surrey.</w:t>
      </w:r>
    </w:p>
    <w:p w:rsidR="003549A5" w:rsidRDefault="003549A5" w:rsidP="003549A5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3549A5" w:rsidRDefault="003549A5" w:rsidP="003549A5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3549A5" w:rsidRDefault="003549A5" w:rsidP="003549A5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Joan </w:t>
      </w:r>
      <w:proofErr w:type="spellStart"/>
      <w:r>
        <w:rPr>
          <w:rStyle w:val="Hyperlink"/>
          <w:color w:val="auto"/>
          <w:u w:val="none"/>
        </w:rPr>
        <w:t>Pevenot</w:t>
      </w:r>
      <w:proofErr w:type="spellEnd"/>
      <w:r>
        <w:rPr>
          <w:rStyle w:val="Hyperlink"/>
          <w:color w:val="auto"/>
          <w:u w:val="none"/>
        </w:rPr>
        <w:t>(q.v.) brought a plaint of forgery against him.</w:t>
      </w:r>
    </w:p>
    <w:p w:rsidR="003549A5" w:rsidRDefault="003549A5" w:rsidP="003549A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3549A5" w:rsidRDefault="003549A5" w:rsidP="003549A5">
      <w:pPr>
        <w:pStyle w:val="NoSpacing"/>
        <w:rPr>
          <w:rStyle w:val="Hyperlink"/>
          <w:color w:val="auto"/>
          <w:u w:val="none"/>
        </w:rPr>
      </w:pPr>
    </w:p>
    <w:p w:rsidR="003549A5" w:rsidRDefault="003549A5" w:rsidP="003549A5">
      <w:pPr>
        <w:pStyle w:val="NoSpacing"/>
        <w:rPr>
          <w:rStyle w:val="Hyperlink"/>
          <w:color w:val="auto"/>
          <w:u w:val="none"/>
        </w:rPr>
      </w:pPr>
    </w:p>
    <w:p w:rsidR="003549A5" w:rsidRDefault="003549A5" w:rsidP="003549A5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27 June 2016</w:t>
      </w:r>
    </w:p>
    <w:p w:rsidR="006B2F86" w:rsidRPr="00E71FC3" w:rsidRDefault="003549A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49A5" w:rsidRDefault="003549A5" w:rsidP="00E71FC3">
      <w:pPr>
        <w:spacing w:after="0" w:line="240" w:lineRule="auto"/>
      </w:pPr>
      <w:r>
        <w:separator/>
      </w:r>
    </w:p>
  </w:endnote>
  <w:endnote w:type="continuationSeparator" w:id="0">
    <w:p w:rsidR="003549A5" w:rsidRDefault="003549A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49A5" w:rsidRDefault="003549A5" w:rsidP="00E71FC3">
      <w:pPr>
        <w:spacing w:after="0" w:line="240" w:lineRule="auto"/>
      </w:pPr>
      <w:r>
        <w:separator/>
      </w:r>
    </w:p>
  </w:footnote>
  <w:footnote w:type="continuationSeparator" w:id="0">
    <w:p w:rsidR="003549A5" w:rsidRDefault="003549A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9A5"/>
    <w:rsid w:val="001A7C09"/>
    <w:rsid w:val="003549A5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6BF80D-7D4A-4690-86F8-46BDCBD77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549A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2016-10-21T20:15:00Z</dcterms:created>
  <dcterms:modified xsi:type="dcterms:W3CDTF">2016-10-21T20:16:00Z</dcterms:modified>
</cp:coreProperties>
</file>